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F406C4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  <w:smartTag w:uri="schemas-houaiss/mini" w:element="verbetes">
        <w:r w:rsidRPr="00F406C4">
          <w:rPr>
            <w:rFonts w:ascii="Arial" w:hAnsi="Arial" w:cs="Arial"/>
            <w:b/>
            <w:caps/>
            <w:sz w:val="22"/>
            <w:szCs w:val="22"/>
          </w:rPr>
          <w:t>requerimento</w:t>
        </w:r>
      </w:smartTag>
      <w:r w:rsidRPr="00F406C4">
        <w:rPr>
          <w:rFonts w:ascii="Arial" w:hAnsi="Arial" w:cs="Arial"/>
          <w:b/>
          <w:caps/>
          <w:sz w:val="22"/>
          <w:szCs w:val="22"/>
        </w:rPr>
        <w:t xml:space="preserve"> nº </w:t>
      </w:r>
      <w:r w:rsidR="00044EE4" w:rsidRPr="00F406C4">
        <w:rPr>
          <w:rFonts w:ascii="Arial" w:hAnsi="Arial" w:cs="Arial"/>
          <w:b/>
          <w:caps/>
          <w:sz w:val="22"/>
          <w:szCs w:val="22"/>
        </w:rPr>
        <w:t>1841</w:t>
      </w:r>
      <w:r w:rsidRPr="00F406C4">
        <w:rPr>
          <w:rFonts w:ascii="Arial" w:hAnsi="Arial" w:cs="Arial"/>
          <w:b/>
          <w:caps/>
          <w:sz w:val="22"/>
          <w:szCs w:val="22"/>
        </w:rPr>
        <w:fldChar w:fldCharType="begin"/>
      </w:r>
      <w:r w:rsidRPr="00F406C4">
        <w:rPr>
          <w:rFonts w:ascii="Arial" w:hAnsi="Arial" w:cs="Arial"/>
          <w:b/>
          <w:caps/>
          <w:sz w:val="22"/>
          <w:szCs w:val="22"/>
        </w:rPr>
        <w:instrText xml:space="preserve">  </w:instrText>
      </w:r>
      <w:r w:rsidRPr="00F406C4">
        <w:rPr>
          <w:rFonts w:ascii="Arial" w:hAnsi="Arial" w:cs="Arial"/>
          <w:b/>
          <w:caps/>
          <w:sz w:val="22"/>
          <w:szCs w:val="22"/>
        </w:rPr>
        <w:fldChar w:fldCharType="end"/>
      </w:r>
      <w:r w:rsidRPr="00F406C4">
        <w:rPr>
          <w:rFonts w:ascii="Arial" w:hAnsi="Arial" w:cs="Arial"/>
          <w:b/>
          <w:caps/>
          <w:sz w:val="22"/>
          <w:szCs w:val="22"/>
        </w:rPr>
        <w:t>/15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F406C4" w:rsidTr="00C63EFC">
        <w:trPr>
          <w:trHeight w:val="536"/>
        </w:trPr>
        <w:tc>
          <w:tcPr>
            <w:tcW w:w="1068" w:type="dxa"/>
          </w:tcPr>
          <w:p w:rsidR="00691CF5" w:rsidRPr="00F406C4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martTag w:uri="schemas-houaiss/mini" w:element="verbetes">
              <w:r w:rsidRPr="00F406C4">
                <w:rPr>
                  <w:rFonts w:ascii="Arial" w:hAnsi="Arial" w:cs="Arial"/>
                  <w:sz w:val="22"/>
                  <w:szCs w:val="22"/>
                </w:rPr>
                <w:t>Assunto</w:t>
              </w:r>
            </w:smartTag>
            <w:r w:rsidRPr="00F406C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456" w:type="dxa"/>
          </w:tcPr>
          <w:p w:rsidR="00691CF5" w:rsidRPr="00F406C4" w:rsidRDefault="00C106E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06C4">
              <w:rPr>
                <w:rFonts w:ascii="Arial" w:hAnsi="Arial" w:cs="Arial"/>
                <w:sz w:val="22"/>
                <w:szCs w:val="22"/>
              </w:rPr>
              <w:t xml:space="preserve">Ao Deputado Estadual Jorge Caruso, do PMDB, solicitando seu empenho </w:t>
            </w:r>
            <w:r w:rsidR="006E423F">
              <w:rPr>
                <w:rFonts w:ascii="Arial" w:hAnsi="Arial" w:cs="Arial"/>
                <w:sz w:val="22"/>
                <w:szCs w:val="22"/>
              </w:rPr>
              <w:t>junho ao G</w:t>
            </w:r>
            <w:r w:rsidR="00FC708C" w:rsidRPr="00F406C4">
              <w:rPr>
                <w:rFonts w:ascii="Arial" w:hAnsi="Arial" w:cs="Arial"/>
                <w:sz w:val="22"/>
                <w:szCs w:val="22"/>
              </w:rPr>
              <w:t xml:space="preserve">overno do Estado de São Paulo para que sejam urgentemente retomadas as obras de construção do prédio anexo do Fórum de Jacareí, que se encontram paralisadas desde meados de 2010. </w:t>
            </w:r>
          </w:p>
        </w:tc>
      </w:tr>
    </w:tbl>
    <w:p w:rsidR="00691CF5" w:rsidRPr="00F406C4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91CF5" w:rsidRPr="00F406C4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406C4">
        <w:rPr>
          <w:rFonts w:ascii="Arial" w:hAnsi="Arial" w:cs="Arial"/>
          <w:b/>
          <w:sz w:val="22"/>
          <w:szCs w:val="22"/>
        </w:rPr>
        <w:t>REQUEREMOS</w:t>
      </w:r>
      <w:r w:rsidRPr="00F406C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Excelentíssimo</w:t>
        </w:r>
      </w:smartTag>
      <w:r w:rsidRPr="00F406C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406C4">
          <w:rPr>
            <w:rFonts w:ascii="Arial" w:hAnsi="Arial" w:cs="Arial"/>
            <w:sz w:val="22"/>
            <w:szCs w:val="22"/>
          </w:rPr>
          <w:t>Senhor</w:t>
        </w:r>
      </w:smartTag>
      <w:r w:rsidRPr="00F406C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Presidente</w:t>
        </w:r>
      </w:smartTag>
      <w:r w:rsidRPr="00F406C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Casa</w:t>
        </w:r>
      </w:smartTag>
      <w:r w:rsidRPr="00F406C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ouvido</w:t>
        </w:r>
      </w:smartTag>
      <w:r w:rsidRPr="00F406C4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aprovado</w:t>
        </w:r>
      </w:smartTag>
      <w:r w:rsidRPr="00F406C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406C4">
          <w:rPr>
            <w:rFonts w:ascii="Arial" w:hAnsi="Arial" w:cs="Arial"/>
            <w:sz w:val="22"/>
            <w:szCs w:val="22"/>
          </w:rPr>
          <w:t>pelo</w:t>
        </w:r>
      </w:smartTag>
      <w:r w:rsidRPr="00F406C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Egrégio</w:t>
        </w:r>
      </w:smartTag>
      <w:r w:rsidRPr="00F406C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Plenário</w:t>
        </w:r>
      </w:smartTag>
      <w:r w:rsidRPr="00F406C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formalidades</w:t>
        </w:r>
      </w:smartTag>
      <w:r w:rsidRPr="00F406C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regimentais</w:t>
        </w:r>
      </w:smartTag>
      <w:r w:rsidR="006B05C2" w:rsidRPr="00F406C4">
        <w:rPr>
          <w:rFonts w:ascii="Arial" w:hAnsi="Arial" w:cs="Arial"/>
          <w:sz w:val="22"/>
          <w:szCs w:val="22"/>
        </w:rPr>
        <w:t xml:space="preserve">, seja oficiado ao </w:t>
      </w:r>
      <w:r w:rsidR="00FC708C" w:rsidRPr="00F406C4">
        <w:rPr>
          <w:rFonts w:ascii="Arial" w:hAnsi="Arial" w:cs="Arial"/>
          <w:sz w:val="22"/>
          <w:szCs w:val="22"/>
        </w:rPr>
        <w:t>Deputado Estadual Jorge Caruso, do PMDB, so</w:t>
      </w:r>
      <w:r w:rsidR="006E423F">
        <w:rPr>
          <w:rFonts w:ascii="Arial" w:hAnsi="Arial" w:cs="Arial"/>
          <w:sz w:val="22"/>
          <w:szCs w:val="22"/>
        </w:rPr>
        <w:t>licitando seu empenho junho ao G</w:t>
      </w:r>
      <w:r w:rsidR="00FC708C" w:rsidRPr="00F406C4">
        <w:rPr>
          <w:rFonts w:ascii="Arial" w:hAnsi="Arial" w:cs="Arial"/>
          <w:sz w:val="22"/>
          <w:szCs w:val="22"/>
        </w:rPr>
        <w:t>overno do Estado de São Paulo para que sejam urgentemente retomadas as obras de construção do prédio anexo do Fórum de Jacareí, que se encontram paralisadas desde meados de 2010.</w:t>
      </w:r>
    </w:p>
    <w:p w:rsidR="006164E2" w:rsidRPr="00F406C4" w:rsidRDefault="006164E2" w:rsidP="006164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406C4">
        <w:rPr>
          <w:rFonts w:ascii="Arial" w:hAnsi="Arial" w:cs="Arial"/>
          <w:sz w:val="22"/>
          <w:szCs w:val="22"/>
        </w:rPr>
        <w:t xml:space="preserve">Considerando que a </w:t>
      </w:r>
      <w:r w:rsidR="00044EE4" w:rsidRPr="00F406C4">
        <w:rPr>
          <w:rFonts w:ascii="Arial" w:hAnsi="Arial" w:cs="Arial"/>
          <w:sz w:val="22"/>
          <w:szCs w:val="22"/>
        </w:rPr>
        <w:t>obra de construção do anexo do F</w:t>
      </w:r>
      <w:r w:rsidRPr="00F406C4">
        <w:rPr>
          <w:rFonts w:ascii="Arial" w:hAnsi="Arial" w:cs="Arial"/>
          <w:sz w:val="22"/>
          <w:szCs w:val="22"/>
        </w:rPr>
        <w:t xml:space="preserve">órum foi feita em parceria </w:t>
      </w:r>
      <w:r w:rsidR="00C46C12">
        <w:rPr>
          <w:rFonts w:ascii="Arial" w:hAnsi="Arial" w:cs="Arial"/>
          <w:sz w:val="22"/>
          <w:szCs w:val="22"/>
        </w:rPr>
        <w:t xml:space="preserve">entre </w:t>
      </w:r>
      <w:r w:rsidR="006E423F">
        <w:rPr>
          <w:rFonts w:ascii="Arial" w:hAnsi="Arial" w:cs="Arial"/>
          <w:sz w:val="22"/>
          <w:szCs w:val="22"/>
        </w:rPr>
        <w:t>a P</w:t>
      </w:r>
      <w:r w:rsidRPr="00F406C4">
        <w:rPr>
          <w:rFonts w:ascii="Arial" w:hAnsi="Arial" w:cs="Arial"/>
          <w:sz w:val="22"/>
          <w:szCs w:val="22"/>
        </w:rPr>
        <w:t xml:space="preserve">refeitura de Jacareí </w:t>
      </w:r>
      <w:r w:rsidR="0070778E">
        <w:rPr>
          <w:rFonts w:ascii="Arial" w:hAnsi="Arial" w:cs="Arial"/>
          <w:sz w:val="22"/>
          <w:szCs w:val="22"/>
        </w:rPr>
        <w:t>e</w:t>
      </w:r>
      <w:r w:rsidRPr="00F406C4">
        <w:rPr>
          <w:rFonts w:ascii="Arial" w:hAnsi="Arial" w:cs="Arial"/>
          <w:sz w:val="22"/>
          <w:szCs w:val="22"/>
        </w:rPr>
        <w:t xml:space="preserve"> o Governo do Estado de São Paulo, solicitamos as providências cabíveis no que compete às responsabilidades do Governo do Estado estabelecidas no convênio, haja vista que a obra se encontra abandonada, com menos de 20% da construção concluída, e as estruturas já instaladas sujeitas a danos e depredações, sendo que já foram investidos aproximadamente 5 milhões de reais na mesma, que correm o risco de serem perdidos, resultando no desperdício e na falta de respeito com o dinheiro público. </w:t>
      </w:r>
    </w:p>
    <w:p w:rsidR="006164E2" w:rsidRPr="00F406C4" w:rsidRDefault="006E423F" w:rsidP="006164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certeza de contar com o </w:t>
      </w:r>
      <w:r w:rsidR="006164E2" w:rsidRPr="00F406C4">
        <w:rPr>
          <w:rFonts w:ascii="Arial" w:hAnsi="Arial" w:cs="Arial"/>
          <w:sz w:val="22"/>
          <w:szCs w:val="22"/>
        </w:rPr>
        <w:t xml:space="preserve">indispensável apoio </w:t>
      </w:r>
      <w:r>
        <w:rPr>
          <w:rFonts w:ascii="Arial" w:hAnsi="Arial" w:cs="Arial"/>
          <w:sz w:val="22"/>
          <w:szCs w:val="22"/>
        </w:rPr>
        <w:t>do ilustre D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eputado ao nosso pedido, antecipamos</w:t>
      </w:r>
      <w:r w:rsidR="006164E2" w:rsidRPr="00F406C4">
        <w:rPr>
          <w:rFonts w:ascii="Arial" w:hAnsi="Arial" w:cs="Arial"/>
          <w:sz w:val="22"/>
          <w:szCs w:val="22"/>
        </w:rPr>
        <w:t xml:space="preserve"> agradecimento</w:t>
      </w:r>
      <w:r>
        <w:rPr>
          <w:rFonts w:ascii="Arial" w:hAnsi="Arial" w:cs="Arial"/>
          <w:sz w:val="22"/>
          <w:szCs w:val="22"/>
        </w:rPr>
        <w:t>s</w:t>
      </w:r>
      <w:r w:rsidR="006164E2" w:rsidRPr="00F406C4">
        <w:rPr>
          <w:rFonts w:ascii="Arial" w:hAnsi="Arial" w:cs="Arial"/>
          <w:sz w:val="22"/>
          <w:szCs w:val="22"/>
        </w:rPr>
        <w:t xml:space="preserve"> e aproveit</w:t>
      </w:r>
      <w:r>
        <w:rPr>
          <w:rFonts w:ascii="Arial" w:hAnsi="Arial" w:cs="Arial"/>
          <w:sz w:val="22"/>
          <w:szCs w:val="22"/>
        </w:rPr>
        <w:t>amos</w:t>
      </w:r>
      <w:r w:rsidR="006164E2" w:rsidRPr="00F406C4">
        <w:rPr>
          <w:rFonts w:ascii="Arial" w:hAnsi="Arial" w:cs="Arial"/>
          <w:sz w:val="22"/>
          <w:szCs w:val="22"/>
        </w:rPr>
        <w:t xml:space="preserve"> para renovar os mais sinceros protestos de estima e elevada consideração.</w:t>
      </w:r>
    </w:p>
    <w:p w:rsidR="00044EE4" w:rsidRPr="00F406C4" w:rsidRDefault="00044EE4" w:rsidP="00044EE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44EE4" w:rsidRPr="00F406C4" w:rsidRDefault="00044EE4" w:rsidP="00044EE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Sala</w:t>
        </w:r>
      </w:smartTag>
      <w:r w:rsidRPr="00F406C4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F406C4">
          <w:rPr>
            <w:rFonts w:ascii="Arial" w:hAnsi="Arial" w:cs="Arial"/>
            <w:sz w:val="22"/>
            <w:szCs w:val="22"/>
          </w:rPr>
          <w:t>Sessões</w:t>
        </w:r>
      </w:smartTag>
      <w:r w:rsidRPr="00F406C4">
        <w:rPr>
          <w:rFonts w:ascii="Arial" w:hAnsi="Arial" w:cs="Arial"/>
          <w:sz w:val="22"/>
          <w:szCs w:val="22"/>
        </w:rPr>
        <w:t>, 16 de setembro de 2015.</w:t>
      </w:r>
    </w:p>
    <w:p w:rsidR="006164E2" w:rsidRDefault="006164E2" w:rsidP="006164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406C4" w:rsidRPr="00F406C4" w:rsidRDefault="00F406C4" w:rsidP="006164E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164E2" w:rsidRPr="00F406C4" w:rsidRDefault="00F406C4" w:rsidP="00F406C4">
      <w:pPr>
        <w:tabs>
          <w:tab w:val="left" w:pos="-600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EDINHO GUEDES</w:t>
      </w:r>
    </w:p>
    <w:p w:rsidR="006164E2" w:rsidRPr="00F406C4" w:rsidRDefault="006164E2" w:rsidP="00F406C4">
      <w:pPr>
        <w:tabs>
          <w:tab w:val="left" w:pos="-600"/>
        </w:tabs>
        <w:spacing w:line="360" w:lineRule="auto"/>
        <w:jc w:val="center"/>
        <w:rPr>
          <w:rFonts w:ascii="Arial" w:hAnsi="Arial" w:cs="Arial"/>
        </w:rPr>
      </w:pPr>
      <w:r w:rsidRPr="00F406C4">
        <w:rPr>
          <w:rFonts w:ascii="Arial" w:hAnsi="Arial" w:cs="Arial"/>
        </w:rPr>
        <w:t>Vereador – Líder do PMDB</w:t>
      </w:r>
    </w:p>
    <w:sectPr w:rsidR="006164E2" w:rsidRPr="00F406C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B46" w:rsidRDefault="00C56B46">
      <w:r>
        <w:separator/>
      </w:r>
    </w:p>
  </w:endnote>
  <w:endnote w:type="continuationSeparator" w:id="0">
    <w:p w:rsidR="00C56B46" w:rsidRDefault="00C56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B46" w:rsidRDefault="00C56B46">
      <w:r>
        <w:separator/>
      </w:r>
    </w:p>
  </w:footnote>
  <w:footnote w:type="continuationSeparator" w:id="0">
    <w:p w:rsidR="00C56B46" w:rsidRDefault="00C56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4EE4"/>
    <w:rsid w:val="00094490"/>
    <w:rsid w:val="000958D5"/>
    <w:rsid w:val="0013710E"/>
    <w:rsid w:val="0014591F"/>
    <w:rsid w:val="00172E81"/>
    <w:rsid w:val="00180973"/>
    <w:rsid w:val="00181CD2"/>
    <w:rsid w:val="001F13C3"/>
    <w:rsid w:val="00204ED7"/>
    <w:rsid w:val="00253C82"/>
    <w:rsid w:val="002A7434"/>
    <w:rsid w:val="002C4B2B"/>
    <w:rsid w:val="002F02DB"/>
    <w:rsid w:val="00306245"/>
    <w:rsid w:val="00323F0F"/>
    <w:rsid w:val="00397FF3"/>
    <w:rsid w:val="003B1C2C"/>
    <w:rsid w:val="00412795"/>
    <w:rsid w:val="00487D64"/>
    <w:rsid w:val="00493115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164E2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423F"/>
    <w:rsid w:val="006E7E66"/>
    <w:rsid w:val="0070778E"/>
    <w:rsid w:val="00715F74"/>
    <w:rsid w:val="00725E66"/>
    <w:rsid w:val="0073407F"/>
    <w:rsid w:val="00775A1B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5F53"/>
    <w:rsid w:val="00AC712C"/>
    <w:rsid w:val="00AD2937"/>
    <w:rsid w:val="00AD6B47"/>
    <w:rsid w:val="00BA1565"/>
    <w:rsid w:val="00BD3C47"/>
    <w:rsid w:val="00BF7568"/>
    <w:rsid w:val="00BF791A"/>
    <w:rsid w:val="00C06BEA"/>
    <w:rsid w:val="00C106ED"/>
    <w:rsid w:val="00C36E68"/>
    <w:rsid w:val="00C44D39"/>
    <w:rsid w:val="00C46C12"/>
    <w:rsid w:val="00C56B46"/>
    <w:rsid w:val="00C63EFC"/>
    <w:rsid w:val="00CA759E"/>
    <w:rsid w:val="00CB2BAB"/>
    <w:rsid w:val="00D14EB1"/>
    <w:rsid w:val="00D2072E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06C4"/>
    <w:rsid w:val="00F420E5"/>
    <w:rsid w:val="00F65C85"/>
    <w:rsid w:val="00F73DA3"/>
    <w:rsid w:val="00FA3CFC"/>
    <w:rsid w:val="00FC568E"/>
    <w:rsid w:val="00FC708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44EE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E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68</TotalTime>
  <Pages>1</Pages>
  <Words>256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2015-09-14T17:36:00Z</cp:lastPrinted>
  <dcterms:created xsi:type="dcterms:W3CDTF">2015-09-14T17:12:00Z</dcterms:created>
  <dcterms:modified xsi:type="dcterms:W3CDTF">2015-09-14T19:43:00Z</dcterms:modified>
</cp:coreProperties>
</file>